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EB" w:rsidRPr="002D6A0E" w:rsidRDefault="00A65FEB" w:rsidP="00C10A02">
      <w:pPr>
        <w:suppressAutoHyphens w:val="0"/>
        <w:rPr>
          <w:sz w:val="28"/>
          <w:lang w:eastAsia="ru-RU"/>
        </w:rPr>
      </w:pPr>
      <w:r w:rsidRPr="002D6A0E">
        <w:rPr>
          <w:bCs/>
          <w:sz w:val="28"/>
          <w:lang w:eastAsia="ru-RU"/>
        </w:rPr>
        <w:t xml:space="preserve">                                                                             </w:t>
      </w:r>
      <w:r w:rsidRPr="002D6A0E">
        <w:rPr>
          <w:sz w:val="28"/>
          <w:lang w:eastAsia="ru-RU"/>
        </w:rPr>
        <w:t>ПРИЛОЖЕНИЕ № 2</w:t>
      </w:r>
    </w:p>
    <w:p w:rsidR="00A65FEB" w:rsidRPr="002D6A0E" w:rsidRDefault="00A65FEB" w:rsidP="006E34D8">
      <w:pPr>
        <w:suppressAutoHyphens w:val="0"/>
        <w:rPr>
          <w:sz w:val="28"/>
          <w:lang w:eastAsia="ru-RU"/>
        </w:rPr>
      </w:pP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</w:r>
      <w:r w:rsidRPr="002D6A0E">
        <w:rPr>
          <w:sz w:val="28"/>
          <w:lang w:eastAsia="ru-RU"/>
        </w:rPr>
        <w:tab/>
        <w:t xml:space="preserve">   </w:t>
      </w:r>
      <w:r>
        <w:rPr>
          <w:sz w:val="28"/>
          <w:lang w:eastAsia="ru-RU"/>
        </w:rPr>
        <w:t xml:space="preserve"> </w:t>
      </w:r>
      <w:r w:rsidRPr="002D6A0E">
        <w:rPr>
          <w:sz w:val="28"/>
          <w:lang w:eastAsia="ru-RU"/>
        </w:rPr>
        <w:t xml:space="preserve">   к решению Совета  </w:t>
      </w:r>
    </w:p>
    <w:p w:rsidR="00A65FEB" w:rsidRPr="002D6A0E" w:rsidRDefault="00A65FEB" w:rsidP="00D75FDF">
      <w:pPr>
        <w:suppressAutoHyphens w:val="0"/>
        <w:ind w:left="5400"/>
        <w:rPr>
          <w:sz w:val="28"/>
          <w:lang w:eastAsia="ru-RU"/>
        </w:rPr>
      </w:pPr>
      <w:r w:rsidRPr="002D6A0E">
        <w:rPr>
          <w:sz w:val="28"/>
          <w:lang w:eastAsia="ru-RU"/>
        </w:rPr>
        <w:t xml:space="preserve">Дербентского сельского поселения Тимашевского района </w:t>
      </w:r>
    </w:p>
    <w:p w:rsidR="00A65FEB" w:rsidRPr="002D6A0E" w:rsidRDefault="00A65FEB" w:rsidP="00C10A02">
      <w:pPr>
        <w:suppressAutoHyphens w:val="0"/>
        <w:ind w:left="5400"/>
        <w:rPr>
          <w:sz w:val="28"/>
          <w:lang w:eastAsia="ru-RU"/>
        </w:rPr>
      </w:pPr>
      <w:r w:rsidRPr="002D6A0E">
        <w:rPr>
          <w:sz w:val="28"/>
          <w:lang w:eastAsia="ru-RU"/>
        </w:rPr>
        <w:t>от ____________________№ ___</w:t>
      </w:r>
    </w:p>
    <w:p w:rsidR="00A65FEB" w:rsidRPr="002D6A0E" w:rsidRDefault="00A65FEB" w:rsidP="00C10A02">
      <w:pPr>
        <w:suppressAutoHyphens w:val="0"/>
        <w:ind w:firstLine="851"/>
        <w:jc w:val="both"/>
        <w:rPr>
          <w:sz w:val="28"/>
          <w:szCs w:val="28"/>
          <w:lang/>
        </w:rPr>
      </w:pPr>
    </w:p>
    <w:p w:rsidR="00A65FEB" w:rsidRPr="002D6A0E" w:rsidRDefault="00A65FEB" w:rsidP="00C10A02">
      <w:pPr>
        <w:suppressAutoHyphens w:val="0"/>
        <w:ind w:firstLine="851"/>
        <w:jc w:val="both"/>
        <w:rPr>
          <w:sz w:val="28"/>
          <w:szCs w:val="28"/>
          <w:lang/>
        </w:rPr>
      </w:pPr>
    </w:p>
    <w:p w:rsidR="00A65FEB" w:rsidRPr="002D6A0E" w:rsidRDefault="00A65FEB" w:rsidP="00C10A02">
      <w:pPr>
        <w:suppressAutoHyphens w:val="0"/>
        <w:rPr>
          <w:sz w:val="28"/>
          <w:szCs w:val="28"/>
          <w:lang w:eastAsia="ru-RU"/>
        </w:rPr>
      </w:pPr>
    </w:p>
    <w:p w:rsidR="00A65FEB" w:rsidRPr="002D6A0E" w:rsidRDefault="00A65FEB" w:rsidP="00C10A02">
      <w:pPr>
        <w:suppressAutoHyphens w:val="0"/>
        <w:jc w:val="center"/>
        <w:rPr>
          <w:sz w:val="28"/>
          <w:lang w:eastAsia="ru-RU"/>
        </w:rPr>
      </w:pPr>
      <w:r w:rsidRPr="002D6A0E">
        <w:rPr>
          <w:sz w:val="28"/>
          <w:lang w:eastAsia="ru-RU"/>
        </w:rPr>
        <w:t>СОСТАВ</w:t>
      </w:r>
    </w:p>
    <w:p w:rsidR="00A65FEB" w:rsidRPr="002D6A0E" w:rsidRDefault="00A65FEB" w:rsidP="002D6A0E">
      <w:pPr>
        <w:suppressAutoHyphens w:val="0"/>
        <w:jc w:val="center"/>
        <w:rPr>
          <w:sz w:val="28"/>
          <w:lang w:eastAsia="ru-RU"/>
        </w:rPr>
      </w:pPr>
      <w:r w:rsidRPr="002D6A0E">
        <w:rPr>
          <w:sz w:val="28"/>
          <w:lang w:eastAsia="ru-RU"/>
        </w:rPr>
        <w:t>оргкомитета по проведению публичных слушаний по теме: «Рассмотрение</w:t>
      </w:r>
    </w:p>
    <w:p w:rsidR="00A65FEB" w:rsidRPr="002D6A0E" w:rsidRDefault="00A65FEB" w:rsidP="002D6A0E">
      <w:pPr>
        <w:suppressAutoHyphens w:val="0"/>
        <w:jc w:val="center"/>
        <w:rPr>
          <w:sz w:val="28"/>
          <w:lang w:eastAsia="ru-RU"/>
        </w:rPr>
      </w:pPr>
      <w:r w:rsidRPr="002D6A0E">
        <w:rPr>
          <w:sz w:val="28"/>
          <w:lang w:eastAsia="ru-RU"/>
        </w:rPr>
        <w:t>проекта решения Сов</w:t>
      </w:r>
      <w:bookmarkStart w:id="0" w:name="_GoBack"/>
      <w:bookmarkEnd w:id="0"/>
      <w:r w:rsidRPr="002D6A0E">
        <w:rPr>
          <w:sz w:val="28"/>
          <w:lang w:eastAsia="ru-RU"/>
        </w:rPr>
        <w:t>ета Дербентского сельского поселения Тимашевского</w:t>
      </w:r>
    </w:p>
    <w:p w:rsidR="00A65FEB" w:rsidRPr="002D6A0E" w:rsidRDefault="00A65FEB" w:rsidP="002D6A0E">
      <w:pPr>
        <w:suppressAutoHyphens w:val="0"/>
        <w:jc w:val="center"/>
        <w:rPr>
          <w:sz w:val="28"/>
          <w:lang w:eastAsia="ru-RU"/>
        </w:rPr>
      </w:pPr>
      <w:r w:rsidRPr="002D6A0E">
        <w:rPr>
          <w:sz w:val="28"/>
          <w:lang w:eastAsia="ru-RU"/>
        </w:rPr>
        <w:t>района «О внесении изменений и дополнений в Устав Дербентского</w:t>
      </w:r>
    </w:p>
    <w:p w:rsidR="00A65FEB" w:rsidRPr="002D6A0E" w:rsidRDefault="00A65FEB" w:rsidP="002D6A0E">
      <w:pPr>
        <w:suppressAutoHyphens w:val="0"/>
        <w:jc w:val="center"/>
        <w:rPr>
          <w:sz w:val="28"/>
          <w:lang w:eastAsia="ru-RU"/>
        </w:rPr>
      </w:pPr>
      <w:r w:rsidRPr="002D6A0E">
        <w:rPr>
          <w:sz w:val="28"/>
          <w:lang w:eastAsia="ru-RU"/>
        </w:rPr>
        <w:t>сельского поселения Тимашевского района»</w:t>
      </w:r>
    </w:p>
    <w:p w:rsidR="00A65FEB" w:rsidRDefault="00A65FEB" w:rsidP="00C10A02">
      <w:pPr>
        <w:suppressAutoHyphens w:val="0"/>
        <w:jc w:val="center"/>
        <w:rPr>
          <w:sz w:val="28"/>
          <w:lang w:eastAsia="ru-RU"/>
        </w:rPr>
      </w:pPr>
    </w:p>
    <w:p w:rsidR="00A65FEB" w:rsidRPr="002D6A0E" w:rsidRDefault="00A65FEB" w:rsidP="00C10A02">
      <w:pPr>
        <w:suppressAutoHyphens w:val="0"/>
        <w:jc w:val="center"/>
        <w:rPr>
          <w:sz w:val="28"/>
          <w:lang w:eastAsia="ru-RU"/>
        </w:rPr>
      </w:pPr>
    </w:p>
    <w:tbl>
      <w:tblPr>
        <w:tblW w:w="0" w:type="auto"/>
        <w:tblLook w:val="01E0"/>
      </w:tblPr>
      <w:tblGrid>
        <w:gridCol w:w="4133"/>
        <w:gridCol w:w="528"/>
        <w:gridCol w:w="4910"/>
      </w:tblGrid>
      <w:tr w:rsidR="00A65FEB" w:rsidRPr="002D6A0E" w:rsidTr="002D6A0E"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Фаляхова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Юлия Александровна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528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Default="00A65FEB" w:rsidP="002D6A0E">
            <w:pPr>
              <w:suppressAutoHyphens w:val="0"/>
              <w:jc w:val="both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 xml:space="preserve">председатель оргкомитета, </w:t>
            </w:r>
            <w:r>
              <w:rPr>
                <w:sz w:val="28"/>
                <w:lang w:eastAsia="ru-RU"/>
              </w:rPr>
              <w:t>депутат Совета Дербентского</w:t>
            </w:r>
            <w:r w:rsidRPr="002D6A0E">
              <w:rPr>
                <w:sz w:val="28"/>
                <w:lang w:eastAsia="ru-RU"/>
              </w:rPr>
              <w:t xml:space="preserve"> сельского поселения Тимашевского района;</w:t>
            </w:r>
          </w:p>
          <w:p w:rsidR="00A65FEB" w:rsidRPr="002D6A0E" w:rsidRDefault="00A65FEB" w:rsidP="002D6A0E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65FEB" w:rsidRPr="002D6A0E" w:rsidTr="002D6A0E"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Черных 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Сергей Станиславович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528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Default="00A65FEB" w:rsidP="002D6A0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 xml:space="preserve">заместитель председателя оргкомитета, депутат Совета </w:t>
            </w:r>
            <w:r>
              <w:rPr>
                <w:sz w:val="28"/>
                <w:lang w:eastAsia="ru-RU"/>
              </w:rPr>
              <w:t>Дербентского</w:t>
            </w:r>
            <w:r w:rsidRPr="002D6A0E">
              <w:rPr>
                <w:sz w:val="28"/>
                <w:lang w:eastAsia="ru-RU"/>
              </w:rPr>
              <w:t xml:space="preserve"> сельского поселения </w:t>
            </w:r>
            <w:r w:rsidRPr="002D6A0E">
              <w:rPr>
                <w:sz w:val="28"/>
                <w:szCs w:val="28"/>
                <w:lang w:eastAsia="ru-RU"/>
              </w:rPr>
              <w:t>Тимашевского района;</w:t>
            </w:r>
          </w:p>
          <w:p w:rsidR="00A65FEB" w:rsidRPr="002D6A0E" w:rsidRDefault="00A65FEB" w:rsidP="002D6A0E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65FEB" w:rsidRPr="002D6A0E" w:rsidTr="002D6A0E"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Шемякова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Елена Николаевна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528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Pr="002D6A0E" w:rsidRDefault="00A65FEB" w:rsidP="004B6E10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секретарь оргкомитета, депутат</w:t>
            </w:r>
            <w:r w:rsidRPr="002D6A0E">
              <w:rPr>
                <w:sz w:val="28"/>
                <w:lang w:eastAsia="ru-RU"/>
              </w:rPr>
              <w:t xml:space="preserve"> Совета </w:t>
            </w:r>
            <w:r>
              <w:rPr>
                <w:sz w:val="28"/>
                <w:lang w:eastAsia="ru-RU"/>
              </w:rPr>
              <w:t>Дербентского</w:t>
            </w:r>
            <w:r w:rsidRPr="002D6A0E">
              <w:rPr>
                <w:sz w:val="28"/>
                <w:lang w:eastAsia="ru-RU"/>
              </w:rPr>
              <w:t xml:space="preserve"> сельского поселения</w:t>
            </w:r>
            <w:r>
              <w:rPr>
                <w:sz w:val="28"/>
                <w:lang w:eastAsia="ru-RU"/>
              </w:rPr>
              <w:t xml:space="preserve"> Тимашевского района;</w:t>
            </w:r>
          </w:p>
          <w:p w:rsidR="00A65FEB" w:rsidRPr="002D6A0E" w:rsidRDefault="00A65FEB" w:rsidP="004B6E10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A65FEB" w:rsidRPr="002D6A0E" w:rsidTr="002D6A0E">
        <w:trPr>
          <w:trHeight w:val="720"/>
        </w:trPr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Черненькая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Светлана Андреевна</w:t>
            </w:r>
          </w:p>
          <w:p w:rsidR="00A65FEB" w:rsidRPr="002D6A0E" w:rsidRDefault="00A65FEB" w:rsidP="004B6E10">
            <w:pPr>
              <w:suppressAutoHyphens w:val="0"/>
              <w:rPr>
                <w:lang w:eastAsia="ru-RU"/>
              </w:rPr>
            </w:pPr>
          </w:p>
        </w:tc>
        <w:tc>
          <w:tcPr>
            <w:tcW w:w="528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Pr="002D6A0E" w:rsidRDefault="00A65FEB" w:rsidP="004B6E10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заведующая МДОУ ДС № 28; </w:t>
            </w:r>
          </w:p>
        </w:tc>
      </w:tr>
      <w:tr w:rsidR="00A65FEB" w:rsidRPr="002D6A0E" w:rsidTr="002D6A0E"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Коллодий</w:t>
            </w:r>
          </w:p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Алексей Иванович</w:t>
            </w:r>
          </w:p>
          <w:p w:rsidR="00A65FEB" w:rsidRPr="002D6A0E" w:rsidRDefault="00A65FEB" w:rsidP="004B6E10">
            <w:pPr>
              <w:suppressAutoHyphens w:val="0"/>
              <w:rPr>
                <w:lang w:eastAsia="ru-RU"/>
              </w:rPr>
            </w:pPr>
          </w:p>
        </w:tc>
        <w:tc>
          <w:tcPr>
            <w:tcW w:w="528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2D6A0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Pr="002D6A0E" w:rsidRDefault="00A65FEB" w:rsidP="004B6E10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директор МБОУ СОШ № 6;</w:t>
            </w:r>
          </w:p>
        </w:tc>
      </w:tr>
      <w:tr w:rsidR="00A65FEB" w:rsidRPr="002D6A0E" w:rsidTr="002D6A0E">
        <w:tc>
          <w:tcPr>
            <w:tcW w:w="4133" w:type="dxa"/>
          </w:tcPr>
          <w:p w:rsidR="00A65FEB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Шумская</w:t>
            </w:r>
          </w:p>
          <w:p w:rsidR="00A65FEB" w:rsidRPr="0053237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Зоя Алексеевна</w:t>
            </w:r>
          </w:p>
          <w:p w:rsidR="00A65FEB" w:rsidRPr="0053237E" w:rsidRDefault="00A65FEB" w:rsidP="004B6E10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528" w:type="dxa"/>
          </w:tcPr>
          <w:p w:rsidR="00A65FEB" w:rsidRPr="0053237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 w:rsidRPr="0053237E">
              <w:rPr>
                <w:sz w:val="28"/>
                <w:lang w:eastAsia="ru-RU"/>
              </w:rPr>
              <w:t>-</w:t>
            </w:r>
          </w:p>
        </w:tc>
        <w:tc>
          <w:tcPr>
            <w:tcW w:w="4910" w:type="dxa"/>
          </w:tcPr>
          <w:p w:rsidR="00A65FEB" w:rsidRPr="002D6A0E" w:rsidRDefault="00A65FEB" w:rsidP="004B6E10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юрисконсульт</w:t>
            </w:r>
            <w:r w:rsidRPr="0053237E">
              <w:rPr>
                <w:sz w:val="28"/>
                <w:lang w:eastAsia="ru-RU"/>
              </w:rPr>
              <w:t xml:space="preserve"> администрации</w:t>
            </w:r>
            <w:r>
              <w:rPr>
                <w:sz w:val="28"/>
                <w:lang w:eastAsia="ru-RU"/>
              </w:rPr>
              <w:t xml:space="preserve"> Дербентского</w:t>
            </w:r>
            <w:r w:rsidRPr="0053237E">
              <w:rPr>
                <w:sz w:val="28"/>
                <w:lang w:eastAsia="ru-RU"/>
              </w:rPr>
              <w:t xml:space="preserve"> сельского поселения Тимашевского района.</w:t>
            </w:r>
          </w:p>
        </w:tc>
      </w:tr>
    </w:tbl>
    <w:p w:rsidR="00A65FEB" w:rsidRDefault="00A65FEB" w:rsidP="00C10A02">
      <w:pPr>
        <w:suppressAutoHyphens w:val="0"/>
        <w:jc w:val="both"/>
        <w:rPr>
          <w:sz w:val="28"/>
          <w:szCs w:val="28"/>
          <w:lang w:eastAsia="ru-RU"/>
        </w:rPr>
      </w:pPr>
    </w:p>
    <w:p w:rsidR="00A65FEB" w:rsidRDefault="00A65FEB" w:rsidP="00C10A02">
      <w:pPr>
        <w:suppressAutoHyphens w:val="0"/>
        <w:jc w:val="both"/>
        <w:rPr>
          <w:sz w:val="28"/>
          <w:szCs w:val="28"/>
          <w:lang w:eastAsia="ru-RU"/>
        </w:rPr>
      </w:pPr>
    </w:p>
    <w:p w:rsidR="00A65FEB" w:rsidRDefault="00A65FEB" w:rsidP="00C10A02">
      <w:pPr>
        <w:suppressAutoHyphens w:val="0"/>
        <w:jc w:val="both"/>
        <w:rPr>
          <w:sz w:val="28"/>
          <w:szCs w:val="28"/>
          <w:lang w:eastAsia="ru-RU"/>
        </w:rPr>
      </w:pPr>
      <w:r w:rsidRPr="002D6A0E">
        <w:rPr>
          <w:sz w:val="28"/>
          <w:szCs w:val="28"/>
          <w:lang w:eastAsia="ru-RU"/>
        </w:rPr>
        <w:t>Глава</w:t>
      </w:r>
      <w:r>
        <w:rPr>
          <w:sz w:val="28"/>
          <w:szCs w:val="28"/>
          <w:lang w:eastAsia="ru-RU"/>
        </w:rPr>
        <w:t xml:space="preserve"> Дербентского сельского поселения </w:t>
      </w:r>
    </w:p>
    <w:p w:rsidR="00A65FEB" w:rsidRPr="002D6A0E" w:rsidRDefault="00A65FEB" w:rsidP="00C10A02">
      <w:pPr>
        <w:suppressAutoHyphens w:val="0"/>
        <w:jc w:val="both"/>
        <w:rPr>
          <w:bCs/>
          <w:sz w:val="28"/>
          <w:szCs w:val="28"/>
          <w:lang/>
        </w:rPr>
      </w:pPr>
      <w:r>
        <w:rPr>
          <w:sz w:val="28"/>
          <w:szCs w:val="28"/>
          <w:lang w:eastAsia="ru-RU"/>
        </w:rPr>
        <w:t>Тимашевского района                                                                          Н.А. Отиско</w:t>
      </w:r>
    </w:p>
    <w:p w:rsidR="00A65FEB" w:rsidRPr="002D6A0E" w:rsidRDefault="00A65FEB" w:rsidP="00C10A02">
      <w:pPr>
        <w:suppressAutoHyphens w:val="0"/>
        <w:jc w:val="both"/>
        <w:rPr>
          <w:sz w:val="28"/>
          <w:szCs w:val="28"/>
          <w:lang/>
        </w:rPr>
      </w:pPr>
    </w:p>
    <w:p w:rsidR="00A65FEB" w:rsidRPr="00C10A02" w:rsidRDefault="00A65FEB"/>
    <w:sectPr w:rsidR="00A65FEB" w:rsidRPr="00C10A02" w:rsidSect="001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E2C"/>
    <w:rsid w:val="001020CF"/>
    <w:rsid w:val="002D6A0E"/>
    <w:rsid w:val="004B6E10"/>
    <w:rsid w:val="0053237E"/>
    <w:rsid w:val="006E34D8"/>
    <w:rsid w:val="00710E2C"/>
    <w:rsid w:val="00782D47"/>
    <w:rsid w:val="008F375D"/>
    <w:rsid w:val="00A11BF8"/>
    <w:rsid w:val="00A65FEB"/>
    <w:rsid w:val="00B40596"/>
    <w:rsid w:val="00C10A02"/>
    <w:rsid w:val="00CB30EA"/>
    <w:rsid w:val="00D75FDF"/>
    <w:rsid w:val="00EA76C0"/>
    <w:rsid w:val="00ED3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A0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182</Words>
  <Characters>1041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Коломенцова</dc:creator>
  <cp:keywords/>
  <dc:description/>
  <cp:lastModifiedBy>1</cp:lastModifiedBy>
  <cp:revision>10</cp:revision>
  <dcterms:created xsi:type="dcterms:W3CDTF">2017-01-17T10:52:00Z</dcterms:created>
  <dcterms:modified xsi:type="dcterms:W3CDTF">2017-02-27T06:35:00Z</dcterms:modified>
</cp:coreProperties>
</file>